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零食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我要开零食店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1、我要开零食店申请表单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4B67346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9FC113D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